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CC5C6E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CC5C6E">
          <w:rPr>
            <w:sz w:val="24"/>
            <w:szCs w:val="24"/>
          </w:rPr>
          <w:t>населенных пунктов</w:t>
        </w:r>
        <w:r w:rsidR="0045600C" w:rsidRPr="00CC5C6E">
          <w:rPr>
            <w:sz w:val="24"/>
            <w:szCs w:val="24"/>
          </w:rPr>
          <w:t xml:space="preserve"> с кадастровым номером </w:t>
        </w:r>
        <w:r w:rsidR="00E90E92" w:rsidRPr="00CC5C6E">
          <w:rPr>
            <w:sz w:val="24"/>
            <w:szCs w:val="24"/>
          </w:rPr>
          <w:t>___________________   площадью _____</w:t>
        </w:r>
        <w:r w:rsidR="0045600C" w:rsidRPr="00CC5C6E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CC5C6E">
          <w:rPr>
            <w:sz w:val="24"/>
            <w:szCs w:val="24"/>
          </w:rPr>
          <w:t>_____________________________________________________________</w:t>
        </w:r>
        <w:r w:rsidR="0045600C" w:rsidRPr="00CC5C6E">
          <w:rPr>
            <w:sz w:val="24"/>
            <w:szCs w:val="24"/>
          </w:rPr>
          <w:t xml:space="preserve">. </w:t>
        </w:r>
        <w:r w:rsidR="00267840" w:rsidRPr="00CC5C6E">
          <w:rPr>
            <w:sz w:val="24"/>
            <w:szCs w:val="24"/>
          </w:rPr>
          <w:t>Вид разрешенного</w:t>
        </w:r>
        <w:r w:rsidR="0045600C" w:rsidRPr="00CC5C6E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CC5C6E">
          <w:rPr>
            <w:sz w:val="24"/>
            <w:szCs w:val="24"/>
          </w:rPr>
          <w:t>___________________________</w:t>
        </w:r>
      </w:fldSimple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CC5C6E">
          <w:rPr>
            <w:b/>
            <w:sz w:val="24"/>
            <w:szCs w:val="24"/>
          </w:rPr>
          <w:t xml:space="preserve">Протокола </w:t>
        </w:r>
        <w:r w:rsidR="00267840" w:rsidRPr="00CC5C6E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CC5C6E">
          <w:rPr>
            <w:b/>
            <w:sz w:val="24"/>
            <w:szCs w:val="24"/>
          </w:rPr>
          <w:t>приема заявок на участие в аукционе</w:t>
        </w:r>
        <w:r w:rsidR="00267840" w:rsidRPr="00CC5C6E">
          <w:rPr>
            <w:b/>
            <w:sz w:val="24"/>
            <w:szCs w:val="24"/>
          </w:rPr>
          <w:t>)</w:t>
        </w:r>
        <w:r w:rsidR="0045600C" w:rsidRPr="00CC5C6E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CC5C6E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CC5C6E">
          <w:rPr>
            <w:b/>
            <w:sz w:val="24"/>
            <w:szCs w:val="24"/>
          </w:rPr>
          <w:t xml:space="preserve"> от </w:t>
        </w:r>
        <w:r w:rsidR="00E90E92" w:rsidRPr="00CC5C6E">
          <w:rPr>
            <w:b/>
            <w:sz w:val="24"/>
            <w:szCs w:val="24"/>
          </w:rPr>
          <w:t>__________</w:t>
        </w:r>
        <w:r w:rsidR="0045600C" w:rsidRPr="00CC5C6E">
          <w:rPr>
            <w:b/>
            <w:sz w:val="24"/>
            <w:szCs w:val="24"/>
          </w:rPr>
          <w:t xml:space="preserve">г.  </w:t>
        </w:r>
      </w:fldSimple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CC5C6E">
          <w:rPr>
            <w:b/>
            <w:sz w:val="24"/>
            <w:szCs w:val="24"/>
          </w:rPr>
          <w:t>______</w:t>
        </w:r>
        <w:r w:rsidR="0045600C" w:rsidRPr="00CC5C6E">
          <w:rPr>
            <w:b/>
            <w:sz w:val="24"/>
            <w:szCs w:val="24"/>
          </w:rPr>
          <w:t>месяцев</w:t>
        </w:r>
      </w:fldSimple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3E7D06" w:rsidRDefault="00F7683E" w:rsidP="00E27E83">
      <w:pPr>
        <w:widowControl/>
        <w:jc w:val="both"/>
      </w:pPr>
      <w:r w:rsidRPr="00CC5C6E">
        <w:rPr>
          <w:color w:val="000000"/>
          <w:sz w:val="24"/>
          <w:szCs w:val="24"/>
        </w:rPr>
        <w:t xml:space="preserve">6.5.  </w:t>
      </w:r>
      <w:r w:rsidR="00905776">
        <w:rPr>
          <w:b/>
          <w:color w:val="000000"/>
          <w:sz w:val="24"/>
          <w:szCs w:val="24"/>
        </w:rPr>
        <w:t>Обременения, ограничения:</w:t>
      </w:r>
      <w:r w:rsidR="00577B35" w:rsidRPr="00577B35">
        <w:t xml:space="preserve"> </w:t>
      </w:r>
      <w:r w:rsidR="003E7D06" w:rsidRPr="003E7D06">
        <w:rPr>
          <w:b/>
        </w:rPr>
        <w:t>нет.</w:t>
      </w:r>
      <w:r w:rsidR="003E7D06">
        <w:t xml:space="preserve"> </w:t>
      </w:r>
    </w:p>
    <w:p w:rsidR="00E27E83" w:rsidRPr="003E7D06" w:rsidRDefault="00E27E83" w:rsidP="00E27E83">
      <w:pPr>
        <w:widowControl/>
        <w:jc w:val="both"/>
      </w:pPr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</w:t>
      </w:r>
      <w:bookmarkStart w:id="0" w:name="_GoBack"/>
      <w:bookmarkEnd w:id="0"/>
      <w:r w:rsidRPr="00CC5C6E">
        <w:rPr>
          <w:color w:val="000000"/>
          <w:sz w:val="24"/>
          <w:szCs w:val="24"/>
        </w:rPr>
        <w:t>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r w:rsidR="003E7D06">
        <w:fldChar w:fldCharType="begin"/>
      </w:r>
      <w:r w:rsidR="003E7D06">
        <w:instrText xml:space="preserve">DOCVARIABLE "SP_FUNC: GetVicariousSignature (CONTEXT)" \* MERGEFORMAT </w:instrText>
      </w:r>
      <w:r w:rsidR="003E7D06">
        <w:fldChar w:fldCharType="separate"/>
      </w:r>
      <w:r>
        <w:rPr>
          <w:sz w:val="22"/>
          <w:szCs w:val="22"/>
        </w:rPr>
        <w:t xml:space="preserve"> </w:t>
      </w:r>
      <w:r w:rsidR="003E7D06">
        <w:rPr>
          <w:sz w:val="22"/>
          <w:szCs w:val="22"/>
        </w:rPr>
        <w:fldChar w:fldCharType="end"/>
      </w:r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3E7D06" w:rsidP="00CC5C6E">
      <w:pPr>
        <w:rPr>
          <w:sz w:val="22"/>
          <w:szCs w:val="22"/>
        </w:rPr>
      </w:pPr>
      <w:r>
        <w:fldChar w:fldCharType="begin"/>
      </w:r>
      <w:r>
        <w:instrText xml:space="preserve">DOCVARIABLE </w:instrText>
      </w:r>
      <w:r>
        <w:instrText xml:space="preserve">"SP_FUNC: GetPodpis (CONTEXT)" \* MERGEFORMAT </w:instrText>
      </w:r>
      <w:r>
        <w:fldChar w:fldCharType="separate"/>
      </w:r>
      <w:r w:rsidR="00CC5C6E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CC5C6E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905776" w:rsidP="00CC5C6E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E7D06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77B35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057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1989FE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CF7D2-460B-4441-A1FF-2DD69F9B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2429</Words>
  <Characters>13847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2026-03-26T09:36:00Z</dcterms:created>
  <dcterms:modified xsi:type="dcterms:W3CDTF">2026-03-26T09:36:00Z</dcterms:modified>
</cp:coreProperties>
</file>